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25B2E20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1C2630">
        <w:rPr>
          <w:rStyle w:val="Strong"/>
          <w:rFonts w:asciiTheme="minorHAnsi" w:hAnsiTheme="minorHAnsi" w:cstheme="minorHAnsi"/>
          <w:lang w:val="en-GB"/>
        </w:rPr>
        <w:t>23-G002-22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3886E1D9" w:rsidR="00C44890" w:rsidRPr="00A62A48" w:rsidRDefault="00A62A48" w:rsidP="00A62A48">
      <w:pPr>
        <w:pStyle w:val="ListParagraph"/>
        <w:numPr>
          <w:ilvl w:val="0"/>
          <w:numId w:val="16"/>
        </w:numPr>
        <w:ind w:leftChars="0"/>
        <w:rPr>
          <w:sz w:val="22"/>
          <w:lang w:val="en-GB"/>
        </w:rPr>
      </w:pPr>
      <w:r w:rsidRPr="00A62A48">
        <w:rPr>
          <w:sz w:val="22"/>
          <w:lang w:val="en-GB"/>
        </w:rPr>
        <w:t>Toner cartridges is for this year consumption. Primary and Junior Secondary Schools are the targeted beneficiaries for such project procurement.</w:t>
      </w:r>
    </w:p>
    <w:p w14:paraId="737B107F" w14:textId="265AB6F9" w:rsidR="00A62A48" w:rsidRDefault="00A62A48" w:rsidP="00A62A48">
      <w:pPr>
        <w:pStyle w:val="ListParagraph"/>
        <w:numPr>
          <w:ilvl w:val="0"/>
          <w:numId w:val="16"/>
        </w:numPr>
        <w:ind w:leftChars="0"/>
        <w:rPr>
          <w:sz w:val="22"/>
          <w:lang w:val="en-GB"/>
        </w:rPr>
      </w:pPr>
      <w:r w:rsidRPr="00A62A48">
        <w:rPr>
          <w:sz w:val="22"/>
          <w:lang w:val="en-GB"/>
        </w:rPr>
        <w:t>To ensure schools are well equipped with the required school resources for improved education services.</w:t>
      </w:r>
    </w:p>
    <w:p w14:paraId="012A478D" w14:textId="4A808070" w:rsidR="009036AB" w:rsidRPr="00A62A48" w:rsidRDefault="009036AB" w:rsidP="00A62A48">
      <w:pPr>
        <w:pStyle w:val="ListParagraph"/>
        <w:numPr>
          <w:ilvl w:val="0"/>
          <w:numId w:val="16"/>
        </w:numPr>
        <w:ind w:leftChars="0"/>
        <w:rPr>
          <w:sz w:val="22"/>
          <w:lang w:val="en-GB"/>
        </w:rPr>
      </w:pPr>
      <w:r>
        <w:rPr>
          <w:sz w:val="22"/>
          <w:lang w:val="en-GB"/>
        </w:rPr>
        <w:t>Consumption of toner cartridges was increased dues to the pandemic and printing drop box paper must be available at all time.</w:t>
      </w:r>
    </w:p>
    <w:p w14:paraId="2993178D" w14:textId="77777777" w:rsidR="00A62A48" w:rsidRPr="00A62A48" w:rsidRDefault="00A62A48" w:rsidP="00A62A48">
      <w:pPr>
        <w:pStyle w:val="ListParagraph"/>
        <w:ind w:leftChars="0" w:left="720"/>
        <w:rPr>
          <w:lang w:val="en-GB"/>
        </w:rPr>
      </w:pP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1321F49A" w14:textId="77777777" w:rsidR="00A241D2" w:rsidRDefault="00A62A48" w:rsidP="00C44890">
      <w:pPr>
        <w:pStyle w:val="Heading3"/>
        <w:rPr>
          <w:rFonts w:ascii="Times New Roman" w:hAnsi="Times New Roman"/>
          <w:b w:val="0"/>
          <w:sz w:val="24"/>
          <w:lang w:val="en-GB"/>
        </w:rPr>
      </w:pPr>
      <w:bookmarkStart w:id="6" w:name="_Toc419729577"/>
      <w:r w:rsidRPr="00A62A48">
        <w:rPr>
          <w:rFonts w:ascii="Times New Roman" w:hAnsi="Times New Roman"/>
          <w:b w:val="0"/>
          <w:sz w:val="24"/>
          <w:lang w:val="en-GB"/>
        </w:rPr>
        <w:t>All supporting documentation must be in English. Please note that the list of requirements can be found in the Instructions on How to submit a Quotation template, page 5.</w:t>
      </w:r>
    </w:p>
    <w:p w14:paraId="65A62D34" w14:textId="54DBE661" w:rsidR="00C44890" w:rsidRPr="00492684" w:rsidRDefault="00C4489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Installation services</w:t>
      </w:r>
      <w:bookmarkEnd w:id="6"/>
    </w:p>
    <w:p w14:paraId="3321152F" w14:textId="6A9C2BEA" w:rsidR="00C44890" w:rsidRPr="00492684" w:rsidRDefault="00A241D2" w:rsidP="00C44890">
      <w:pPr>
        <w:rPr>
          <w:lang w:val="en-GB"/>
        </w:rPr>
      </w:pPr>
      <w:r>
        <w:rPr>
          <w:lang w:val="en-GB"/>
        </w:rPr>
        <w:t>No Installation of services required.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7" w:name="_Toc419729578"/>
      <w:r w:rsidRPr="00492684">
        <w:rPr>
          <w:lang w:val="en-GB"/>
        </w:rPr>
        <w:t>Delivery Time</w:t>
      </w:r>
      <w:bookmarkEnd w:id="7"/>
    </w:p>
    <w:p w14:paraId="1FAB4B7A" w14:textId="597BE51C" w:rsidR="00C44890" w:rsidRDefault="00A47462" w:rsidP="002C078F">
      <w:pPr>
        <w:tabs>
          <w:tab w:val="left" w:pos="1710"/>
        </w:tabs>
        <w:rPr>
          <w:lang w:val="en-GB"/>
        </w:rPr>
      </w:pPr>
      <w:r>
        <w:rPr>
          <w:highlight w:val="yellow"/>
          <w:lang w:val="en-GB"/>
        </w:rPr>
        <w:t>Friday, 30</w:t>
      </w:r>
      <w:r w:rsidR="002C078F" w:rsidRPr="002C078F">
        <w:rPr>
          <w:highlight w:val="yellow"/>
          <w:vertAlign w:val="superscript"/>
          <w:lang w:val="en-GB"/>
        </w:rPr>
        <w:t>th</w:t>
      </w:r>
      <w:r w:rsidR="002C078F" w:rsidRPr="002C078F">
        <w:rPr>
          <w:highlight w:val="yellow"/>
          <w:lang w:val="en-GB"/>
        </w:rPr>
        <w:t xml:space="preserve"> June, 2022</w:t>
      </w:r>
    </w:p>
    <w:p w14:paraId="45355C50" w14:textId="49E1BA50" w:rsidR="002411BB" w:rsidRDefault="002411BB" w:rsidP="00C44890">
      <w:pPr>
        <w:rPr>
          <w:lang w:val="en-GB"/>
        </w:rPr>
      </w:pPr>
    </w:p>
    <w:p w14:paraId="73B568C0" w14:textId="34BD226B" w:rsidR="002411BB" w:rsidRDefault="002411BB" w:rsidP="00C44890">
      <w:pPr>
        <w:rPr>
          <w:lang w:val="en-GB"/>
        </w:rPr>
      </w:pPr>
    </w:p>
    <w:p w14:paraId="56DE281B" w14:textId="29328A9E" w:rsidR="002411BB" w:rsidRDefault="002411BB" w:rsidP="00C44890">
      <w:pPr>
        <w:rPr>
          <w:lang w:val="en-GB"/>
        </w:rPr>
      </w:pPr>
    </w:p>
    <w:p w14:paraId="12FC9D1A" w14:textId="4EA9857A" w:rsidR="002411BB" w:rsidRDefault="002411BB" w:rsidP="00C44890">
      <w:pPr>
        <w:rPr>
          <w:lang w:val="en-GB"/>
        </w:rPr>
      </w:pPr>
    </w:p>
    <w:p w14:paraId="58726F56" w14:textId="2B35B11D" w:rsidR="002411BB" w:rsidRDefault="002411BB" w:rsidP="00C44890">
      <w:pPr>
        <w:rPr>
          <w:lang w:val="en-GB"/>
        </w:rPr>
      </w:pPr>
    </w:p>
    <w:p w14:paraId="45D85E1B" w14:textId="4C6FA007" w:rsidR="002411BB" w:rsidRDefault="002411BB" w:rsidP="00C44890">
      <w:pPr>
        <w:rPr>
          <w:lang w:val="en-GB"/>
        </w:rPr>
      </w:pPr>
    </w:p>
    <w:p w14:paraId="715B08DA" w14:textId="28FF26D1" w:rsidR="002411BB" w:rsidRDefault="002411BB" w:rsidP="00C44890">
      <w:pPr>
        <w:rPr>
          <w:lang w:val="en-GB"/>
        </w:rPr>
      </w:pPr>
    </w:p>
    <w:p w14:paraId="5F80F80A" w14:textId="3993D201" w:rsidR="002411BB" w:rsidRDefault="002411BB" w:rsidP="00C44890">
      <w:pPr>
        <w:rPr>
          <w:lang w:val="en-GB"/>
        </w:rPr>
      </w:pPr>
    </w:p>
    <w:p w14:paraId="76EC513E" w14:textId="6319CADC" w:rsidR="002411BB" w:rsidRDefault="002411BB" w:rsidP="00C44890">
      <w:pPr>
        <w:rPr>
          <w:lang w:val="en-GB"/>
        </w:rPr>
      </w:pPr>
    </w:p>
    <w:p w14:paraId="6F8851BB" w14:textId="0FDE31A3" w:rsidR="002411BB" w:rsidRDefault="002411BB" w:rsidP="00C44890">
      <w:pPr>
        <w:rPr>
          <w:lang w:val="en-GB"/>
        </w:rPr>
      </w:pPr>
    </w:p>
    <w:p w14:paraId="5A22E572" w14:textId="2731F274" w:rsidR="002411BB" w:rsidRDefault="002411BB" w:rsidP="00C44890">
      <w:pPr>
        <w:rPr>
          <w:lang w:val="en-GB"/>
        </w:rPr>
      </w:pPr>
    </w:p>
    <w:p w14:paraId="422F1CEA" w14:textId="3869E68B" w:rsidR="002411BB" w:rsidRDefault="002411BB" w:rsidP="00C44890">
      <w:pPr>
        <w:rPr>
          <w:lang w:val="en-GB"/>
        </w:rPr>
      </w:pPr>
    </w:p>
    <w:p w14:paraId="51BE2435" w14:textId="0A305231" w:rsidR="002411BB" w:rsidRDefault="002411BB" w:rsidP="00C44890">
      <w:pPr>
        <w:rPr>
          <w:lang w:val="en-GB"/>
        </w:rPr>
      </w:pPr>
    </w:p>
    <w:p w14:paraId="7ACDC803" w14:textId="6400D70B" w:rsidR="002411BB" w:rsidRDefault="002411BB" w:rsidP="00C44890">
      <w:pPr>
        <w:rPr>
          <w:lang w:val="en-GB"/>
        </w:rPr>
      </w:pPr>
    </w:p>
    <w:p w14:paraId="0F46B031" w14:textId="6C958662" w:rsidR="002411BB" w:rsidRDefault="002411BB" w:rsidP="00C44890">
      <w:pPr>
        <w:rPr>
          <w:lang w:val="en-GB"/>
        </w:rPr>
      </w:pPr>
    </w:p>
    <w:p w14:paraId="3F515809" w14:textId="715CE765" w:rsidR="002411BB" w:rsidRDefault="002411BB" w:rsidP="00C44890">
      <w:pPr>
        <w:rPr>
          <w:lang w:val="en-GB"/>
        </w:rPr>
      </w:pPr>
    </w:p>
    <w:p w14:paraId="14260D60" w14:textId="21610201" w:rsidR="002411BB" w:rsidRDefault="002411BB" w:rsidP="00C44890">
      <w:pPr>
        <w:rPr>
          <w:lang w:val="en-GB"/>
        </w:rPr>
      </w:pPr>
    </w:p>
    <w:p w14:paraId="2196A17A" w14:textId="77777777" w:rsidR="002411BB" w:rsidRPr="00492684" w:rsidRDefault="002411BB" w:rsidP="00C44890">
      <w:pPr>
        <w:rPr>
          <w:lang w:val="en-GB"/>
        </w:rPr>
      </w:pPr>
    </w:p>
    <w:bookmarkEnd w:id="4"/>
    <w:bookmarkEnd w:id="5"/>
    <w:p w14:paraId="527CD8B7" w14:textId="4B5C95B8" w:rsidR="002411BB" w:rsidRPr="002411BB" w:rsidRDefault="00C44890" w:rsidP="002411BB">
      <w:pPr>
        <w:pStyle w:val="Heading2"/>
      </w:pPr>
      <w:r w:rsidRPr="00492684">
        <w:t>Description of the Goods</w:t>
      </w:r>
      <w:bookmarkEnd w:id="1"/>
    </w:p>
    <w:tbl>
      <w:tblPr>
        <w:tblW w:w="8370" w:type="dxa"/>
        <w:tblInd w:w="-10" w:type="dxa"/>
        <w:tblLook w:val="04A0" w:firstRow="1" w:lastRow="0" w:firstColumn="1" w:lastColumn="0" w:noHBand="0" w:noVBand="1"/>
      </w:tblPr>
      <w:tblGrid>
        <w:gridCol w:w="960"/>
        <w:gridCol w:w="3270"/>
        <w:gridCol w:w="3510"/>
        <w:gridCol w:w="1070"/>
      </w:tblGrid>
      <w:tr w:rsidR="002411BB" w:rsidRPr="002411BB" w14:paraId="2DEC5605" w14:textId="77777777" w:rsidTr="009036AB">
        <w:trPr>
          <w:trHeight w:val="31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D3B8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Item No</w:t>
            </w:r>
          </w:p>
        </w:tc>
        <w:tc>
          <w:tcPr>
            <w:tcW w:w="32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13AF" w14:textId="77777777" w:rsidR="002411BB" w:rsidRPr="002411BB" w:rsidRDefault="002411BB" w:rsidP="002411BB">
            <w:pPr>
              <w:spacing w:before="0"/>
              <w:rPr>
                <w:rFonts w:eastAsia="Times New Roman"/>
                <w:b/>
                <w:bCs/>
                <w:color w:val="000000"/>
              </w:rPr>
            </w:pPr>
            <w:r w:rsidRPr="002411BB">
              <w:rPr>
                <w:rFonts w:eastAsia="Times New Roman"/>
                <w:b/>
                <w:bCs/>
                <w:color w:val="000000"/>
                <w:lang w:val="en-GB"/>
              </w:rPr>
              <w:t>Machine Name/Description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F240" w14:textId="77777777" w:rsidR="002411BB" w:rsidRPr="002411BB" w:rsidRDefault="002411BB" w:rsidP="002411BB">
            <w:pPr>
              <w:spacing w:before="0"/>
              <w:rPr>
                <w:rFonts w:eastAsia="Times New Roman"/>
                <w:b/>
                <w:bCs/>
                <w:color w:val="000000"/>
              </w:rPr>
            </w:pPr>
            <w:r w:rsidRPr="002411BB">
              <w:rPr>
                <w:rFonts w:eastAsia="Times New Roman"/>
                <w:b/>
                <w:bCs/>
                <w:color w:val="000000"/>
                <w:lang w:val="en-GB"/>
              </w:rPr>
              <w:t>Toner type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23447" w14:textId="77777777" w:rsidR="002411BB" w:rsidRPr="002411BB" w:rsidRDefault="002411BB" w:rsidP="002411BB">
            <w:pPr>
              <w:spacing w:before="0"/>
              <w:rPr>
                <w:rFonts w:eastAsia="Times New Roman"/>
                <w:b/>
                <w:bCs/>
                <w:color w:val="000000"/>
              </w:rPr>
            </w:pPr>
            <w:r w:rsidRPr="002411BB">
              <w:rPr>
                <w:rFonts w:eastAsia="Times New Roman"/>
                <w:b/>
                <w:bCs/>
                <w:color w:val="000000"/>
                <w:lang w:val="en-GB"/>
              </w:rPr>
              <w:t>Number</w:t>
            </w:r>
          </w:p>
        </w:tc>
      </w:tr>
      <w:tr w:rsidR="002411BB" w:rsidRPr="002411BB" w14:paraId="2116CD7C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C991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B205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MFC-L2730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2455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TN 2450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CBC2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2411BB" w:rsidRPr="002411BB" w14:paraId="27708813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D934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5A7C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 -L2700DW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2288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TN 2445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CA4B" w14:textId="32A243A6" w:rsidR="002411BB" w:rsidRPr="002411BB" w:rsidRDefault="00A47462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2411BB" w:rsidRPr="002411BB" w14:paraId="6C407BA8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F8CD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9748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MFC-L2700D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7195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TN 2380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4574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</w:t>
            </w:r>
          </w:p>
        </w:tc>
      </w:tr>
      <w:tr w:rsidR="002411BB" w:rsidRPr="002411BB" w14:paraId="1E298437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DA71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BEA7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MFC-L2750DW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B67B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TN 2450/60-BR2450-CW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594C" w14:textId="25F79CD0" w:rsidR="002411BB" w:rsidRPr="002411BB" w:rsidRDefault="00A47462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2411BB" w:rsidRPr="002411BB" w14:paraId="52A9553F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F006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D8F0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MFC-L2713DW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6953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TN 2415/TN 2450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4B79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2411BB" w:rsidRPr="002411BB" w14:paraId="42DF75D6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2821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5674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Oki Printer Serial #: ES8473DNV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5929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OKI 457460 T4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5C80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2411BB" w:rsidRPr="002411BB" w14:paraId="31C9C7C1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7CB2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65FE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MFC-L5755DW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BD5A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60-BR3440-CW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1E1C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2411BB" w:rsidRPr="002411BB" w14:paraId="02C9CEA1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F7B4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7DE6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 Deskjet 2130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9B4C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 63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9C08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2411BB" w:rsidRPr="002411BB" w14:paraId="00506651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A360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45C9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ES4192 OKI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0B6E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 4192 OKI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6BE2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2411BB" w:rsidRPr="002411BB" w14:paraId="492E7AD8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E128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8A0E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 -645 blacK  &amp; HP-646 Colour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311A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Canon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6924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2411BB" w:rsidRPr="002411BB" w14:paraId="5448BA2C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988C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F1CC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ES5473 OKI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0F21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 5473Oki black &amp; colour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2DBE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2C078F" w:rsidRPr="002411BB" w14:paraId="6CF54614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2908B" w14:textId="18B8C963" w:rsidR="002C078F" w:rsidRPr="002411BB" w:rsidRDefault="002C078F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FF38B" w14:textId="45033286" w:rsidR="002C078F" w:rsidRPr="002411BB" w:rsidRDefault="002C078F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Oki </w:t>
            </w:r>
            <w:r w:rsidRP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Serial #: ES8473DNV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0D8A" w14:textId="5A1CF87B" w:rsidR="002C078F" w:rsidRPr="002411BB" w:rsidRDefault="002C078F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Oki Serial #: ES8473DNV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72C24" w14:textId="78BA08DE" w:rsidR="002C078F" w:rsidRPr="002411BB" w:rsidRDefault="002C078F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2411BB" w:rsidRPr="002411BB" w14:paraId="419FD657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1669" w14:textId="159D0584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6740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MFC-L2730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E96E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DR-2325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D915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2411BB" w:rsidRPr="002411BB" w14:paraId="71EB30A1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AE09" w14:textId="3237BB0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4E5B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 -L2700DW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F704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DR-2315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14F8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2411BB" w:rsidRPr="002411BB" w14:paraId="3F841991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75B7" w14:textId="5CE424C8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D69B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MFC-L2700D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CC14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ETBD2325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F7F5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2411BB" w:rsidRPr="002411BB" w14:paraId="734F6DC0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A5EB" w14:textId="37C7ECDB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04D6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MFC-L2750DW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3EC3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DR-730/ DR 2425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A171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2411BB" w:rsidRPr="002411BB" w14:paraId="387B4AE2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48C6" w14:textId="03EBABFF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AEAB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MFC-L5755DW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AEB0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DR-3425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643C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2411BB" w:rsidRPr="002411BB" w14:paraId="725BBE8B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7F5" w14:textId="67A018AE" w:rsidR="002411BB" w:rsidRPr="002411BB" w:rsidRDefault="002C078F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A342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Brother MFC-L2713DW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127D" w14:textId="77777777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DR-2415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1476" w14:textId="77777777" w:rsidR="002411BB" w:rsidRPr="002411BB" w:rsidRDefault="002411BB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2C078F" w:rsidRPr="002411BB" w14:paraId="7DF08EB8" w14:textId="77777777" w:rsidTr="009036A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AFBC" w14:textId="43D719FE" w:rsidR="002C078F" w:rsidRDefault="002C078F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6ECD" w14:textId="655E7BD2" w:rsidR="002C078F" w:rsidRPr="002411BB" w:rsidRDefault="002C078F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ES5473 OKI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08E74" w14:textId="2722A2EB" w:rsidR="002C078F" w:rsidRPr="002411BB" w:rsidRDefault="002C078F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Drum </w:t>
            </w:r>
            <w:r w:rsidRP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ES5473 OKI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5EC22" w14:textId="48BAEA3A" w:rsidR="002C078F" w:rsidRPr="002411BB" w:rsidRDefault="002C078F" w:rsidP="002411BB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2411BB" w:rsidRPr="002411BB" w14:paraId="4E804F75" w14:textId="77777777" w:rsidTr="009036A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C5DE" w14:textId="4C11DC9A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20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BABA" w14:textId="5E679D6C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Oki </w:t>
            </w:r>
            <w:r w:rsidR="002C078F" w:rsidRP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ES4192 OKI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4CB0" w14:textId="71EF7955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Oki ES4192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AA9E" w14:textId="76609C71" w:rsidR="002411BB" w:rsidRPr="002411BB" w:rsidRDefault="002411BB" w:rsidP="002411BB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1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  <w:r w:rsidR="002C078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 3</w:t>
            </w:r>
          </w:p>
        </w:tc>
      </w:tr>
    </w:tbl>
    <w:p w14:paraId="5B81859A" w14:textId="77777777" w:rsidR="002411BB" w:rsidRPr="00492684" w:rsidRDefault="002411BB" w:rsidP="00C44890">
      <w:pPr>
        <w:rPr>
          <w:lang w:val="en-GB"/>
        </w:rPr>
      </w:pPr>
    </w:p>
    <w:sectPr w:rsidR="002411BB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68EAA" w14:textId="77777777" w:rsidR="00E84D9E" w:rsidRDefault="00E84D9E">
      <w:r>
        <w:separator/>
      </w:r>
    </w:p>
  </w:endnote>
  <w:endnote w:type="continuationSeparator" w:id="0">
    <w:p w14:paraId="4D1E05FE" w14:textId="77777777" w:rsidR="00E84D9E" w:rsidRDefault="00E84D9E">
      <w:r>
        <w:continuationSeparator/>
      </w:r>
    </w:p>
  </w:endnote>
  <w:endnote w:type="continuationNotice" w:id="1">
    <w:p w14:paraId="7BB4A308" w14:textId="77777777" w:rsidR="00E84D9E" w:rsidRDefault="00E84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35C5FD8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47462" w:rsidRPr="00A47462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47462" w:rsidRPr="00A47462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6D6CF5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C2630">
      <w:rPr>
        <w:noProof/>
      </w:rPr>
      <w:t>2022-03-30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7FE09" w14:textId="77777777" w:rsidR="00E84D9E" w:rsidRDefault="00E84D9E">
      <w:r>
        <w:separator/>
      </w:r>
    </w:p>
  </w:footnote>
  <w:footnote w:type="continuationSeparator" w:id="0">
    <w:p w14:paraId="65510EC2" w14:textId="77777777" w:rsidR="00E84D9E" w:rsidRDefault="00E84D9E">
      <w:r>
        <w:continuationSeparator/>
      </w:r>
    </w:p>
  </w:footnote>
  <w:footnote w:type="continuationNotice" w:id="1">
    <w:p w14:paraId="09330525" w14:textId="77777777" w:rsidR="00E84D9E" w:rsidRDefault="00E84D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C4138"/>
    <w:multiLevelType w:val="hybridMultilevel"/>
    <w:tmpl w:val="638446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37D5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2630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11BB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78F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6AB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1D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462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A48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6D2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4D9E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6B82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44C0E4-8D04-4A31-8E7B-B6FC23BD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2022-03-17T04:44:00Z</cp:lastPrinted>
  <dcterms:created xsi:type="dcterms:W3CDTF">2022-03-29T04:08:00Z</dcterms:created>
  <dcterms:modified xsi:type="dcterms:W3CDTF">2022-03-29T22:15:00Z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